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5A" w:rsidRDefault="008C7C5A" w:rsidP="008649BC">
      <w:pPr>
        <w:pStyle w:val="Heading1"/>
        <w:rPr>
          <w:b/>
          <w:lang w:val="ru-RU"/>
        </w:rPr>
      </w:pPr>
    </w:p>
    <w:p w:rsidR="008C7C5A" w:rsidRDefault="008C7C5A" w:rsidP="008649BC">
      <w:pPr>
        <w:framePr w:hSpace="141" w:wrap="around" w:vAnchor="text" w:hAnchor="page" w:x="6016" w:y="1"/>
        <w:rPr>
          <w:noProof/>
        </w:rPr>
      </w:pPr>
      <w:r w:rsidRPr="000C425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8C7C5A" w:rsidRDefault="008C7C5A" w:rsidP="008649B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8C7C5A" w:rsidRDefault="008C7C5A" w:rsidP="008649B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8C7C5A" w:rsidRDefault="008C7C5A" w:rsidP="008649B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8C7C5A" w:rsidRPr="0039378D" w:rsidRDefault="008C7C5A" w:rsidP="008649BC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8C7C5A" w:rsidRDefault="008C7C5A" w:rsidP="008649BC"/>
    <w:p w:rsidR="008C7C5A" w:rsidRPr="0039378D" w:rsidRDefault="008C7C5A" w:rsidP="008649BC">
      <w:pPr>
        <w:rPr>
          <w:sz w:val="28"/>
          <w:szCs w:val="28"/>
        </w:rPr>
      </w:pPr>
      <w:r>
        <w:rPr>
          <w:sz w:val="28"/>
          <w:szCs w:val="28"/>
        </w:rPr>
        <w:t>22червня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 w:rsidRPr="00A53238">
        <w:rPr>
          <w:sz w:val="28"/>
          <w:szCs w:val="28"/>
        </w:rPr>
        <w:t xml:space="preserve"> 16</w:t>
      </w:r>
      <w:r>
        <w:rPr>
          <w:sz w:val="28"/>
          <w:szCs w:val="28"/>
        </w:rPr>
        <w:t>9</w:t>
      </w:r>
      <w:r w:rsidRPr="0039378D">
        <w:rPr>
          <w:sz w:val="28"/>
          <w:szCs w:val="28"/>
        </w:rPr>
        <w:t xml:space="preserve">-к </w:t>
      </w:r>
    </w:p>
    <w:p w:rsidR="008C7C5A" w:rsidRPr="0039378D" w:rsidRDefault="008C7C5A" w:rsidP="008649BC">
      <w:pPr>
        <w:rPr>
          <w:b/>
        </w:rPr>
      </w:pPr>
    </w:p>
    <w:p w:rsidR="008C7C5A" w:rsidRPr="005B6AF9" w:rsidRDefault="008C7C5A" w:rsidP="008649BC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Терзі В.Г.</w:t>
      </w:r>
    </w:p>
    <w:p w:rsidR="008C7C5A" w:rsidRDefault="008C7C5A" w:rsidP="008649BC">
      <w:pPr>
        <w:jc w:val="center"/>
        <w:rPr>
          <w:sz w:val="28"/>
        </w:rPr>
      </w:pPr>
    </w:p>
    <w:p w:rsidR="008C7C5A" w:rsidRPr="001B36F7" w:rsidRDefault="008C7C5A" w:rsidP="008649BC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 пунктів 7, 13,  20  частини 4 </w:t>
      </w:r>
      <w:r w:rsidRPr="001B36F7">
        <w:rPr>
          <w:sz w:val="28"/>
          <w:szCs w:val="28"/>
        </w:rPr>
        <w:t xml:space="preserve"> статті  42 Закону України «Про місцеве самоврядування в Україні»</w:t>
      </w:r>
      <w:r>
        <w:rPr>
          <w:sz w:val="28"/>
          <w:szCs w:val="28"/>
        </w:rPr>
        <w:t>, частини 7 статті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заявуТерзі В.Г.:</w:t>
      </w:r>
    </w:p>
    <w:p w:rsidR="008C7C5A" w:rsidRDefault="008C7C5A" w:rsidP="008649BC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Терзі Василю Георгійовичу,  діловоду відділу організаційної та кадрової роботи міської ради,  щорічну основну відпустку тривалістю 30 календарних днів</w:t>
      </w:r>
      <w:r w:rsidRPr="005E4AE2">
        <w:t xml:space="preserve">з </w:t>
      </w:r>
      <w:r w:rsidRPr="00BA49E0">
        <w:rPr>
          <w:highlight w:val="black"/>
        </w:rPr>
        <w:t>01 липня  2021 року по 30 липня 2021 року включно,  за період роботи з 19 червня 2020 року по 18 червня 2021 року.</w:t>
      </w:r>
      <w:r>
        <w:t xml:space="preserve"> </w:t>
      </w:r>
    </w:p>
    <w:p w:rsidR="008C7C5A" w:rsidRPr="00C37068" w:rsidRDefault="008C7C5A" w:rsidP="008649BC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Терзі В.Г.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8C7C5A" w:rsidRPr="005B6AF9" w:rsidRDefault="008C7C5A" w:rsidP="008649BC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8C7C5A" w:rsidRDefault="008C7C5A" w:rsidP="008649BC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8C7C5A" w:rsidRDefault="008C7C5A" w:rsidP="008649BC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Терзі В.Г. від 15 червня 2021 року;</w:t>
      </w:r>
    </w:p>
    <w:p w:rsidR="008C7C5A" w:rsidRPr="0039378D" w:rsidRDefault="008C7C5A" w:rsidP="009E1EDF">
      <w:pPr>
        <w:pStyle w:val="BodyTex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довідка до акту огляду медико-соціальною експертною комісією, серія 10 ААВ №718013,</w:t>
      </w:r>
      <w:bookmarkStart w:id="0" w:name="_GoBack"/>
      <w:bookmarkEnd w:id="0"/>
      <w:r>
        <w:rPr>
          <w:sz w:val="28"/>
          <w:szCs w:val="28"/>
        </w:rPr>
        <w:t xml:space="preserve"> від 21 січня 2014 року.</w:t>
      </w:r>
    </w:p>
    <w:p w:rsidR="008C7C5A" w:rsidRPr="0039378D" w:rsidRDefault="008C7C5A" w:rsidP="008649BC">
      <w:pPr>
        <w:pStyle w:val="Heading2"/>
      </w:pPr>
    </w:p>
    <w:p w:rsidR="008C7C5A" w:rsidRPr="000917CC" w:rsidRDefault="008C7C5A" w:rsidP="008649B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8C7C5A" w:rsidRDefault="008C7C5A" w:rsidP="008649BC">
      <w:pPr>
        <w:pStyle w:val="Heading2"/>
      </w:pPr>
    </w:p>
    <w:p w:rsidR="008C7C5A" w:rsidRDefault="008C7C5A" w:rsidP="008649BC">
      <w:pPr>
        <w:pStyle w:val="Heading2"/>
      </w:pPr>
    </w:p>
    <w:p w:rsidR="008C7C5A" w:rsidRDefault="008C7C5A" w:rsidP="008649BC">
      <w:pPr>
        <w:pStyle w:val="Heading2"/>
      </w:pPr>
      <w:r>
        <w:t>З розпорядженням ознайомлений</w:t>
      </w:r>
      <w:r>
        <w:tab/>
        <w:t>_____________    В.Терзі</w:t>
      </w:r>
    </w:p>
    <w:p w:rsidR="008C7C5A" w:rsidRPr="002D6B80" w:rsidRDefault="008C7C5A" w:rsidP="008649BC">
      <w:pPr>
        <w:rPr>
          <w:u w:val="single"/>
        </w:rPr>
      </w:pPr>
    </w:p>
    <w:p w:rsidR="008C7C5A" w:rsidRDefault="008C7C5A" w:rsidP="008649BC"/>
    <w:p w:rsidR="008C7C5A" w:rsidRDefault="008C7C5A" w:rsidP="008649BC"/>
    <w:p w:rsidR="008C7C5A" w:rsidRDefault="008C7C5A" w:rsidP="008649BC"/>
    <w:p w:rsidR="008C7C5A" w:rsidRDefault="008C7C5A" w:rsidP="008649BC"/>
    <w:p w:rsidR="008C7C5A" w:rsidRDefault="008C7C5A" w:rsidP="008649BC"/>
    <w:p w:rsidR="008C7C5A" w:rsidRPr="00E96A52" w:rsidRDefault="008C7C5A" w:rsidP="008649B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8C7C5A" w:rsidRPr="00E96A52" w:rsidRDefault="008C7C5A" w:rsidP="008649B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22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169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8C7C5A" w:rsidRDefault="008C7C5A" w:rsidP="008649B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C5A" w:rsidRPr="000A696E" w:rsidRDefault="008C7C5A" w:rsidP="008649BC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Терзі В.Г.</w:t>
      </w:r>
    </w:p>
    <w:p w:rsidR="008C7C5A" w:rsidRPr="00A84420" w:rsidRDefault="008C7C5A" w:rsidP="008649B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C5A" w:rsidRPr="00CF77D5" w:rsidRDefault="008C7C5A" w:rsidP="008649B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8C7C5A" w:rsidRPr="00E05F39" w:rsidRDefault="008C7C5A" w:rsidP="008649B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8C7C5A" w:rsidRPr="00E05F39" w:rsidRDefault="008C7C5A" w:rsidP="008649B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8C7C5A" w:rsidRPr="00E05F39" w:rsidRDefault="008C7C5A" w:rsidP="008649BC">
      <w:pPr>
        <w:rPr>
          <w:b/>
          <w:sz w:val="28"/>
          <w:szCs w:val="28"/>
        </w:rPr>
      </w:pPr>
    </w:p>
    <w:p w:rsidR="008C7C5A" w:rsidRDefault="008C7C5A" w:rsidP="008649BC">
      <w:pPr>
        <w:rPr>
          <w:sz w:val="28"/>
          <w:szCs w:val="28"/>
        </w:rPr>
      </w:pPr>
    </w:p>
    <w:p w:rsidR="008C7C5A" w:rsidRPr="00E05F39" w:rsidRDefault="008C7C5A" w:rsidP="008649BC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8C7C5A" w:rsidRPr="00E05F39" w:rsidRDefault="008C7C5A" w:rsidP="008649B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8C7C5A" w:rsidRPr="00E05F39" w:rsidRDefault="008C7C5A" w:rsidP="008649BC">
      <w:pPr>
        <w:rPr>
          <w:sz w:val="28"/>
          <w:szCs w:val="28"/>
        </w:rPr>
      </w:pPr>
    </w:p>
    <w:p w:rsidR="008C7C5A" w:rsidRDefault="008C7C5A" w:rsidP="008649BC">
      <w:pPr>
        <w:rPr>
          <w:sz w:val="28"/>
          <w:szCs w:val="28"/>
        </w:rPr>
      </w:pPr>
    </w:p>
    <w:p w:rsidR="008C7C5A" w:rsidRDefault="008C7C5A" w:rsidP="008649B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8C7C5A" w:rsidRPr="00E05F39" w:rsidRDefault="008C7C5A" w:rsidP="008649BC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8C7C5A" w:rsidRPr="00E05F39" w:rsidRDefault="008C7C5A" w:rsidP="008649BC">
      <w:pPr>
        <w:rPr>
          <w:sz w:val="28"/>
          <w:szCs w:val="28"/>
        </w:rPr>
      </w:pPr>
    </w:p>
    <w:p w:rsidR="008C7C5A" w:rsidRDefault="008C7C5A" w:rsidP="008649BC"/>
    <w:p w:rsidR="008C7C5A" w:rsidRDefault="008C7C5A" w:rsidP="008649BC"/>
    <w:p w:rsidR="008C7C5A" w:rsidRPr="00BD73DB" w:rsidRDefault="008C7C5A" w:rsidP="008649BC">
      <w:pPr>
        <w:rPr>
          <w:lang w:val="ru-RU"/>
        </w:rPr>
      </w:pPr>
    </w:p>
    <w:p w:rsidR="008C7C5A" w:rsidRDefault="008C7C5A" w:rsidP="008649BC"/>
    <w:p w:rsidR="008C7C5A" w:rsidRDefault="008C7C5A" w:rsidP="008649BC"/>
    <w:p w:rsidR="008C7C5A" w:rsidRPr="006D7188" w:rsidRDefault="008C7C5A" w:rsidP="008649BC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8C7C5A" w:rsidRDefault="008C7C5A" w:rsidP="008649BC"/>
    <w:p w:rsidR="008C7C5A" w:rsidRDefault="008C7C5A" w:rsidP="008649BC"/>
    <w:p w:rsidR="008C7C5A" w:rsidRDefault="008C7C5A" w:rsidP="008649BC"/>
    <w:p w:rsidR="008C7C5A" w:rsidRDefault="008C7C5A"/>
    <w:sectPr w:rsidR="008C7C5A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E6664"/>
    <w:multiLevelType w:val="hybridMultilevel"/>
    <w:tmpl w:val="A194252A"/>
    <w:lvl w:ilvl="0" w:tplc="B0146B6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9BC"/>
    <w:rsid w:val="000917CC"/>
    <w:rsid w:val="000A696E"/>
    <w:rsid w:val="000C4250"/>
    <w:rsid w:val="000D7154"/>
    <w:rsid w:val="001B36F7"/>
    <w:rsid w:val="002D6B80"/>
    <w:rsid w:val="003010A8"/>
    <w:rsid w:val="00357583"/>
    <w:rsid w:val="0039378D"/>
    <w:rsid w:val="00535894"/>
    <w:rsid w:val="005B6AF9"/>
    <w:rsid w:val="005D259D"/>
    <w:rsid w:val="005E4AE2"/>
    <w:rsid w:val="005F7F18"/>
    <w:rsid w:val="006D7188"/>
    <w:rsid w:val="007735AB"/>
    <w:rsid w:val="008649BC"/>
    <w:rsid w:val="008C7C5A"/>
    <w:rsid w:val="008E259C"/>
    <w:rsid w:val="009618B2"/>
    <w:rsid w:val="009E1EDF"/>
    <w:rsid w:val="00A53238"/>
    <w:rsid w:val="00A84420"/>
    <w:rsid w:val="00B02E6E"/>
    <w:rsid w:val="00BA49E0"/>
    <w:rsid w:val="00BD73DB"/>
    <w:rsid w:val="00C37068"/>
    <w:rsid w:val="00C439BE"/>
    <w:rsid w:val="00CF77D5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9BC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49BC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649BC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49B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649B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649BC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649B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649B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649B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649BC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649BC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649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649BC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64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49BC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296</Words>
  <Characters>1692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2021-06-22T09:00:00Z</cp:lastPrinted>
  <dcterms:created xsi:type="dcterms:W3CDTF">2021-06-17T12:55:00Z</dcterms:created>
  <dcterms:modified xsi:type="dcterms:W3CDTF">2022-01-11T12:22:00Z</dcterms:modified>
</cp:coreProperties>
</file>